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EEEEF" w14:textId="77777777" w:rsidR="00072A84" w:rsidRDefault="00072A84" w:rsidP="00072A84">
      <w:pPr>
        <w:pStyle w:val="NoSpacing"/>
      </w:pPr>
      <w:r>
        <w:rPr>
          <w:u w:val="single"/>
        </w:rPr>
        <w:t>John JOHNSON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4751514B" w14:textId="77777777" w:rsidR="00072A84" w:rsidRDefault="00072A84" w:rsidP="00072A84">
      <w:pPr>
        <w:pStyle w:val="NoSpacing"/>
      </w:pPr>
      <w:r>
        <w:t xml:space="preserve">of </w:t>
      </w:r>
      <w:proofErr w:type="spellStart"/>
      <w:r>
        <w:t>Scothern</w:t>
      </w:r>
      <w:proofErr w:type="spellEnd"/>
      <w:r>
        <w:t>, Lincolnshire. Husbandman.</w:t>
      </w:r>
    </w:p>
    <w:p w14:paraId="15A87780" w14:textId="77777777" w:rsidR="00072A84" w:rsidRDefault="00072A84" w:rsidP="00072A84">
      <w:pPr>
        <w:pStyle w:val="NoSpacing"/>
      </w:pPr>
    </w:p>
    <w:p w14:paraId="7AFD2763" w14:textId="77777777" w:rsidR="00072A84" w:rsidRDefault="00072A84" w:rsidP="00072A84">
      <w:pPr>
        <w:pStyle w:val="NoSpacing"/>
      </w:pPr>
    </w:p>
    <w:p w14:paraId="5CDD0284" w14:textId="77777777" w:rsidR="00072A84" w:rsidRDefault="00072A84" w:rsidP="00072A84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Wylson</w:t>
      </w:r>
      <w:proofErr w:type="spellEnd"/>
      <w:r>
        <w:t>(q.v.) and his wife, Sibyl(q.v.), brought a plaint of debt against</w:t>
      </w:r>
    </w:p>
    <w:p w14:paraId="25B65E0B" w14:textId="77777777" w:rsidR="00072A84" w:rsidRDefault="00072A84" w:rsidP="00072A84">
      <w:pPr>
        <w:pStyle w:val="NoSpacing"/>
      </w:pPr>
      <w:r>
        <w:tab/>
      </w:r>
      <w:r>
        <w:tab/>
        <w:t>him.</w:t>
      </w:r>
    </w:p>
    <w:p w14:paraId="60428889" w14:textId="77777777" w:rsidR="00072A84" w:rsidRDefault="00072A84" w:rsidP="00072A84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737CE6FA" w14:textId="77777777" w:rsidR="00072A84" w:rsidRDefault="00072A84" w:rsidP="00072A84">
      <w:pPr>
        <w:pStyle w:val="NoSpacing"/>
      </w:pPr>
    </w:p>
    <w:p w14:paraId="19B604A7" w14:textId="77777777" w:rsidR="00072A84" w:rsidRDefault="00072A84" w:rsidP="00072A84">
      <w:pPr>
        <w:pStyle w:val="NoSpacing"/>
      </w:pPr>
    </w:p>
    <w:p w14:paraId="76DD29A5" w14:textId="77777777" w:rsidR="00072A84" w:rsidRDefault="00072A84" w:rsidP="00072A84">
      <w:pPr>
        <w:pStyle w:val="NoSpacing"/>
      </w:pPr>
      <w:r>
        <w:t>2 April 2019</w:t>
      </w:r>
    </w:p>
    <w:p w14:paraId="47DE7C0D" w14:textId="77777777" w:rsidR="006B2F86" w:rsidRPr="00C9268A" w:rsidRDefault="00C9268A" w:rsidP="00E71FC3">
      <w:pPr>
        <w:pStyle w:val="NoSpacing"/>
        <w:rPr>
          <w:sz w:val="22"/>
        </w:rPr>
      </w:pPr>
      <w:bookmarkStart w:id="0" w:name="_GoBack"/>
      <w:bookmarkEnd w:id="0"/>
    </w:p>
    <w:sectPr w:rsidR="006B2F86" w:rsidRPr="00C926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85609" w14:textId="77777777" w:rsidR="00072A84" w:rsidRDefault="00072A84" w:rsidP="00E71FC3">
      <w:pPr>
        <w:spacing w:after="0" w:line="240" w:lineRule="auto"/>
      </w:pPr>
      <w:r>
        <w:separator/>
      </w:r>
    </w:p>
  </w:endnote>
  <w:endnote w:type="continuationSeparator" w:id="0">
    <w:p w14:paraId="4DEFC754" w14:textId="77777777" w:rsidR="00072A84" w:rsidRDefault="00072A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EE2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9E4B3" w14:textId="77777777" w:rsidR="00072A84" w:rsidRDefault="00072A84" w:rsidP="00E71FC3">
      <w:pPr>
        <w:spacing w:after="0" w:line="240" w:lineRule="auto"/>
      </w:pPr>
      <w:r>
        <w:separator/>
      </w:r>
    </w:p>
  </w:footnote>
  <w:footnote w:type="continuationSeparator" w:id="0">
    <w:p w14:paraId="25B0E83A" w14:textId="77777777" w:rsidR="00072A84" w:rsidRDefault="00072A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84"/>
    <w:rsid w:val="00072A84"/>
    <w:rsid w:val="001A7C09"/>
    <w:rsid w:val="00577BD5"/>
    <w:rsid w:val="00656CBA"/>
    <w:rsid w:val="006A1F77"/>
    <w:rsid w:val="00733BE7"/>
    <w:rsid w:val="00AB52E8"/>
    <w:rsid w:val="00B16D3F"/>
    <w:rsid w:val="00BB41AC"/>
    <w:rsid w:val="00C9268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334A"/>
  <w15:chartTrackingRefBased/>
  <w15:docId w15:val="{1315261E-7385-4296-8E5B-08701696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2019-04-03T20:33:00Z</dcterms:created>
  <dcterms:modified xsi:type="dcterms:W3CDTF">2019-04-03T20:34:00Z</dcterms:modified>
</cp:coreProperties>
</file>